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468D3A" w14:textId="77777777" w:rsidR="002C794B" w:rsidRDefault="002C794B" w:rsidP="003D38A3">
                            <w:pPr>
                              <w:pStyle w:val="CourseContainedHeader"/>
                            </w:pPr>
                            <w:r>
                              <w:t>Housekeeping &amp; Waste Management:</w:t>
                            </w:r>
                          </w:p>
                          <w:p w14:paraId="162C0B88" w14:textId="1981FF31" w:rsidR="003D38A3" w:rsidRPr="003D38A3" w:rsidRDefault="00A76246" w:rsidP="003D38A3">
                            <w:pPr>
                              <w:pStyle w:val="CourseContainedHeader"/>
                            </w:pPr>
                            <w:r>
                              <w:t>Post-Lesson</w:t>
                            </w:r>
                            <w:r w:rsidR="00C63649">
                              <w:t xml:space="preserve"> Safety</w:t>
                            </w:r>
                            <w:r>
                              <w:t xml:space="preserve"> Quiz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C468D3A" w14:textId="77777777" w:rsidR="002C794B" w:rsidRDefault="002C794B" w:rsidP="003D38A3">
                      <w:pPr>
                        <w:pStyle w:val="CourseContainedHeader"/>
                      </w:pPr>
                      <w:r>
                        <w:t>Housekeeping &amp; Waste Management:</w:t>
                      </w:r>
                    </w:p>
                    <w:p w14:paraId="162C0B88" w14:textId="1981FF31" w:rsidR="003D38A3" w:rsidRPr="003D38A3" w:rsidRDefault="00A76246" w:rsidP="003D38A3">
                      <w:pPr>
                        <w:pStyle w:val="CourseContainedHeader"/>
                      </w:pPr>
                      <w:r>
                        <w:t>Post-Lesson</w:t>
                      </w:r>
                      <w:r w:rsidR="00C63649">
                        <w:t xml:space="preserve"> Safety</w:t>
                      </w:r>
                      <w:r>
                        <w:t xml:space="preserve"> Quiz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09962D2E" w:rsidR="003D38A3" w:rsidRPr="003D38A3" w:rsidRDefault="00AB0AB8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0A47A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09962D2E" w:rsidR="003D38A3" w:rsidRPr="003D38A3" w:rsidRDefault="00AB0AB8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0A47A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211F8551" w14:textId="14BB979B" w:rsidR="00A3115D" w:rsidRDefault="00526EEA" w:rsidP="00A3115D">
      <w:r>
        <w:t xml:space="preserve">Student </w:t>
      </w:r>
      <w:r w:rsidR="00A3115D">
        <w:t>Name</w:t>
      </w:r>
      <w:r w:rsidR="00AF35CC">
        <w:t xml:space="preserve">: ______________________ </w:t>
      </w:r>
      <w:r w:rsidR="00AC5F6D">
        <w:tab/>
      </w:r>
      <w:r w:rsidR="00A3115D">
        <w:t>Date:</w:t>
      </w:r>
      <w:r w:rsidR="00AF35CC" w:rsidRPr="00AF35CC">
        <w:t xml:space="preserve"> </w:t>
      </w:r>
      <w:r w:rsidR="00AF35CC">
        <w:t>______________________</w:t>
      </w:r>
    </w:p>
    <w:p w14:paraId="40C7F26C" w14:textId="77777777" w:rsidR="00482039" w:rsidRDefault="00482039" w:rsidP="00A3115D"/>
    <w:p w14:paraId="14A3A62C" w14:textId="5F2C8432" w:rsidR="000B300F" w:rsidRDefault="007B38C9" w:rsidP="000B300F">
      <w:pPr>
        <w:rPr>
          <w:b/>
          <w:bCs/>
          <w:sz w:val="24"/>
          <w:szCs w:val="24"/>
        </w:rPr>
      </w:pPr>
      <w:r w:rsidRPr="00AF35CC">
        <w:rPr>
          <w:b/>
          <w:bCs/>
          <w:sz w:val="24"/>
          <w:szCs w:val="24"/>
        </w:rPr>
        <w:t>Instructions</w:t>
      </w:r>
    </w:p>
    <w:p w14:paraId="4DFE8115" w14:textId="563EFF24" w:rsidR="00525623" w:rsidRPr="00C63649" w:rsidRDefault="000B300F" w:rsidP="000B300F">
      <w:pPr>
        <w:rPr>
          <w:sz w:val="24"/>
          <w:szCs w:val="24"/>
        </w:rPr>
      </w:pPr>
      <w:r w:rsidRPr="00C63649">
        <w:t xml:space="preserve">Circle the </w:t>
      </w:r>
      <w:r w:rsidR="002E383F" w:rsidRPr="00C63649">
        <w:t>correct</w:t>
      </w:r>
      <w:r w:rsidRPr="00C63649">
        <w:t xml:space="preserve"> answer and briefly explain why</w:t>
      </w:r>
      <w:r w:rsidR="00C63649" w:rsidRPr="00C63649">
        <w:t>.</w:t>
      </w:r>
    </w:p>
    <w:p w14:paraId="5F248FFB" w14:textId="7058949C" w:rsidR="00AB278C" w:rsidRPr="007B2076" w:rsidRDefault="00AB278C" w:rsidP="00AB278C">
      <w:pPr>
        <w:rPr>
          <w:b/>
          <w:bCs/>
          <w:sz w:val="24"/>
          <w:szCs w:val="24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B278C" w14:paraId="5663A73A" w14:textId="77777777" w:rsidTr="0030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59257EF0" w14:textId="77777777" w:rsidR="00CD14F6" w:rsidRDefault="00CD14F6" w:rsidP="00301451">
            <w:pPr>
              <w:rPr>
                <w:b w:val="0"/>
                <w:bCs w:val="0"/>
              </w:rPr>
            </w:pPr>
          </w:p>
          <w:p w14:paraId="2A0A01B7" w14:textId="4DDCDDD2" w:rsidR="00AB278C" w:rsidRPr="007B2076" w:rsidRDefault="00246165" w:rsidP="00301451">
            <w:pPr>
              <w:rPr>
                <w:color w:val="auto"/>
              </w:rPr>
            </w:pPr>
            <w:r w:rsidRPr="004E1242">
              <w:rPr>
                <w:color w:val="auto"/>
              </w:rPr>
              <w:t>Question 1:</w:t>
            </w:r>
            <w:r>
              <w:rPr>
                <w:b w:val="0"/>
                <w:bCs w:val="0"/>
                <w:color w:val="auto"/>
              </w:rPr>
              <w:t xml:space="preserve"> </w:t>
            </w:r>
            <w:r w:rsidR="005B2C13">
              <w:rPr>
                <w:b w:val="0"/>
                <w:bCs w:val="0"/>
                <w:color w:val="auto"/>
              </w:rPr>
              <w:t>How should oily rags be disposed of?</w:t>
            </w:r>
          </w:p>
          <w:p w14:paraId="1343DA2B" w14:textId="26D39E3E" w:rsidR="00AB278C" w:rsidRPr="007B2076" w:rsidRDefault="004E1242" w:rsidP="00DB770D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Throw them in the general bin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2D1555D3" w14:textId="19E0D2C4" w:rsidR="00AB278C" w:rsidRPr="007B2076" w:rsidRDefault="004E1242" w:rsidP="00DB770D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Leave them on the bench for reuse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268A4DF4" w14:textId="27A93E22" w:rsidR="00AB278C" w:rsidRPr="007B2076" w:rsidRDefault="004E1242" w:rsidP="00DB770D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Wash them and hang them to dry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212D23A5" w14:textId="7A2DFD17" w:rsidR="00AB278C" w:rsidRPr="00214B71" w:rsidRDefault="004E1242" w:rsidP="00DB770D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Place them in a designated fireproof container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4B1A30D9" w14:textId="77777777" w:rsidR="00DB770D" w:rsidRDefault="00DB770D" w:rsidP="004E1242">
            <w:pPr>
              <w:spacing w:line="360" w:lineRule="auto"/>
              <w:rPr>
                <w:b w:val="0"/>
                <w:bCs w:val="0"/>
              </w:rPr>
            </w:pPr>
          </w:p>
          <w:p w14:paraId="034781BE" w14:textId="3A64E10B" w:rsidR="00AB278C" w:rsidRDefault="004E1242" w:rsidP="004E1242">
            <w:pPr>
              <w:spacing w:line="360" w:lineRule="auto"/>
            </w:pPr>
            <w:r>
              <w:rPr>
                <w:color w:val="auto"/>
              </w:rPr>
              <w:t>Why is this method important?</w:t>
            </w:r>
            <w:r w:rsidR="00AB278C" w:rsidRPr="007B2076">
              <w:rPr>
                <w:b w:val="0"/>
                <w:bCs w:val="0"/>
                <w:color w:val="auto"/>
              </w:rPr>
              <w:t xml:space="preserve"> _____________________________________________________________________________</w:t>
            </w:r>
            <w:r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</w:t>
            </w:r>
          </w:p>
          <w:p w14:paraId="6949170F" w14:textId="77777777" w:rsidR="00AB278C" w:rsidRPr="007B2076" w:rsidRDefault="00AB278C" w:rsidP="00301451">
            <w:pPr>
              <w:rPr>
                <w:b w:val="0"/>
                <w:bCs w:val="0"/>
                <w:color w:val="auto"/>
              </w:rPr>
            </w:pPr>
          </w:p>
          <w:p w14:paraId="34068DC4" w14:textId="04D3DFB7" w:rsidR="00AB278C" w:rsidRPr="007B2076" w:rsidRDefault="004E1242" w:rsidP="00301451">
            <w:pPr>
              <w:rPr>
                <w:b w:val="0"/>
                <w:bCs w:val="0"/>
                <w:color w:val="auto"/>
              </w:rPr>
            </w:pPr>
            <w:r>
              <w:rPr>
                <w:color w:val="auto"/>
              </w:rPr>
              <w:t>Question</w:t>
            </w:r>
            <w:r w:rsidR="00AB278C" w:rsidRPr="007B2076">
              <w:rPr>
                <w:color w:val="auto"/>
              </w:rPr>
              <w:t xml:space="preserve"> 2:</w:t>
            </w:r>
            <w:r w:rsidR="00AB278C" w:rsidRPr="007B2076">
              <w:rPr>
                <w:b w:val="0"/>
                <w:bCs w:val="0"/>
                <w:color w:val="auto"/>
              </w:rPr>
              <w:t xml:space="preserve"> </w:t>
            </w:r>
            <w:r w:rsidR="00C32920">
              <w:rPr>
                <w:b w:val="0"/>
                <w:bCs w:val="0"/>
                <w:color w:val="auto"/>
              </w:rPr>
              <w:t>Why is it important to sweep metal shavings off the floor?</w:t>
            </w:r>
          </w:p>
          <w:p w14:paraId="55F0D26B" w14:textId="5DD0046B" w:rsidR="00AB278C" w:rsidRPr="007B2076" w:rsidRDefault="00C32920" w:rsidP="00DB770D">
            <w:pPr>
              <w:pStyle w:val="ListParagraph"/>
              <w:numPr>
                <w:ilvl w:val="0"/>
                <w:numId w:val="28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prevent injury from slips or punctures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12C53CD3" w14:textId="2209BFA7" w:rsidR="00AB278C" w:rsidRPr="007B2076" w:rsidRDefault="00C32920" w:rsidP="00DB770D">
            <w:pPr>
              <w:pStyle w:val="ListParagraph"/>
              <w:numPr>
                <w:ilvl w:val="0"/>
                <w:numId w:val="28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reuse them later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33BB17FC" w14:textId="037CCCB4" w:rsidR="00AB278C" w:rsidRPr="007B2076" w:rsidRDefault="00C32920" w:rsidP="00DB770D">
            <w:pPr>
              <w:pStyle w:val="ListParagraph"/>
              <w:numPr>
                <w:ilvl w:val="0"/>
                <w:numId w:val="28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keep the machines clean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2B93F444" w14:textId="66E3F52E" w:rsidR="00AB278C" w:rsidRPr="007B2076" w:rsidRDefault="00C32920" w:rsidP="00DB770D">
            <w:pPr>
              <w:pStyle w:val="ListParagraph"/>
              <w:numPr>
                <w:ilvl w:val="0"/>
                <w:numId w:val="28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avoid damaging the broom</w:t>
            </w:r>
            <w:r w:rsidR="00AB278C" w:rsidRPr="007B2076">
              <w:rPr>
                <w:b w:val="0"/>
                <w:bCs w:val="0"/>
                <w:color w:val="auto"/>
              </w:rPr>
              <w:t>.</w:t>
            </w:r>
          </w:p>
          <w:p w14:paraId="52002064" w14:textId="77777777" w:rsidR="00DB770D" w:rsidRDefault="00DB770D" w:rsidP="00214B71">
            <w:pPr>
              <w:spacing w:line="360" w:lineRule="auto"/>
              <w:rPr>
                <w:b w:val="0"/>
                <w:bCs w:val="0"/>
              </w:rPr>
            </w:pPr>
          </w:p>
          <w:p w14:paraId="7FC2CB23" w14:textId="225B50D1" w:rsidR="00DB770D" w:rsidRDefault="00214B71" w:rsidP="00C63649">
            <w:pPr>
              <w:spacing w:line="360" w:lineRule="auto"/>
            </w:pPr>
            <w:r>
              <w:rPr>
                <w:color w:val="auto"/>
              </w:rPr>
              <w:t>Why is this method important?</w:t>
            </w:r>
            <w:r w:rsidRPr="007B2076">
              <w:rPr>
                <w:b w:val="0"/>
                <w:bCs w:val="0"/>
                <w:color w:val="auto"/>
              </w:rPr>
              <w:t xml:space="preserve"> _____________________________________________________________________________</w:t>
            </w:r>
            <w:r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</w:t>
            </w:r>
          </w:p>
          <w:p w14:paraId="1663448D" w14:textId="77777777" w:rsidR="00C63649" w:rsidRDefault="00C63649" w:rsidP="00C63649">
            <w:pPr>
              <w:spacing w:line="360" w:lineRule="auto"/>
              <w:rPr>
                <w:b w:val="0"/>
                <w:bCs w:val="0"/>
              </w:rPr>
            </w:pPr>
          </w:p>
          <w:p w14:paraId="3A106F83" w14:textId="6316E101" w:rsidR="00214B71" w:rsidRPr="007B2076" w:rsidRDefault="00214B71" w:rsidP="00214B71">
            <w:pPr>
              <w:rPr>
                <w:b w:val="0"/>
                <w:bCs w:val="0"/>
                <w:color w:val="auto"/>
              </w:rPr>
            </w:pPr>
            <w:r>
              <w:rPr>
                <w:color w:val="auto"/>
              </w:rPr>
              <w:t>Question</w:t>
            </w:r>
            <w:r w:rsidRPr="007B2076">
              <w:rPr>
                <w:color w:val="auto"/>
              </w:rPr>
              <w:t xml:space="preserve"> </w:t>
            </w:r>
            <w:r>
              <w:rPr>
                <w:color w:val="auto"/>
              </w:rPr>
              <w:t>3</w:t>
            </w:r>
            <w:r w:rsidRPr="007B2076">
              <w:rPr>
                <w:color w:val="auto"/>
              </w:rPr>
              <w:t>:</w:t>
            </w:r>
            <w:r w:rsidRPr="007B2076">
              <w:rPr>
                <w:b w:val="0"/>
                <w:bCs w:val="0"/>
                <w:color w:val="auto"/>
              </w:rPr>
              <w:t xml:space="preserve"> </w:t>
            </w:r>
            <w:r w:rsidR="00C71E35">
              <w:rPr>
                <w:b w:val="0"/>
                <w:bCs w:val="0"/>
                <w:color w:val="auto"/>
              </w:rPr>
              <w:t>What PPE is required when using a degreaser</w:t>
            </w:r>
            <w:r>
              <w:rPr>
                <w:b w:val="0"/>
                <w:bCs w:val="0"/>
                <w:color w:val="auto"/>
              </w:rPr>
              <w:t>?</w:t>
            </w:r>
          </w:p>
          <w:p w14:paraId="2392CF54" w14:textId="40FFDDCD" w:rsidR="00214B71" w:rsidRPr="007B2076" w:rsidRDefault="00C71E35" w:rsidP="00DB770D">
            <w:pPr>
              <w:pStyle w:val="ListParagraph"/>
              <w:numPr>
                <w:ilvl w:val="0"/>
                <w:numId w:val="29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Steel-toe boots</w:t>
            </w:r>
            <w:r w:rsidR="00214B71" w:rsidRPr="007B2076">
              <w:rPr>
                <w:b w:val="0"/>
                <w:bCs w:val="0"/>
                <w:color w:val="auto"/>
              </w:rPr>
              <w:t>.</w:t>
            </w:r>
          </w:p>
          <w:p w14:paraId="5228A215" w14:textId="02C1FDCC" w:rsidR="00214B71" w:rsidRPr="007B2076" w:rsidRDefault="00C71E35" w:rsidP="00DB770D">
            <w:pPr>
              <w:pStyle w:val="ListParagraph"/>
              <w:numPr>
                <w:ilvl w:val="0"/>
                <w:numId w:val="29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Welding helmet</w:t>
            </w:r>
            <w:r w:rsidR="00214B71" w:rsidRPr="007B2076">
              <w:rPr>
                <w:b w:val="0"/>
                <w:bCs w:val="0"/>
                <w:color w:val="auto"/>
              </w:rPr>
              <w:t>.</w:t>
            </w:r>
          </w:p>
          <w:p w14:paraId="7BDECDED" w14:textId="41F69A69" w:rsidR="00214B71" w:rsidRPr="007B2076" w:rsidRDefault="00C71E35" w:rsidP="00DB770D">
            <w:pPr>
              <w:pStyle w:val="ListParagraph"/>
              <w:numPr>
                <w:ilvl w:val="0"/>
                <w:numId w:val="29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Gloves and safety glasses</w:t>
            </w:r>
            <w:r w:rsidR="00214B71" w:rsidRPr="007B2076">
              <w:rPr>
                <w:b w:val="0"/>
                <w:bCs w:val="0"/>
                <w:color w:val="auto"/>
              </w:rPr>
              <w:t>.</w:t>
            </w:r>
          </w:p>
          <w:p w14:paraId="2D8EF62F" w14:textId="630546ED" w:rsidR="00214B71" w:rsidRPr="007B2076" w:rsidRDefault="00C03276" w:rsidP="00DB770D">
            <w:pPr>
              <w:pStyle w:val="ListParagraph"/>
              <w:numPr>
                <w:ilvl w:val="0"/>
                <w:numId w:val="29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Apron and earmuffs</w:t>
            </w:r>
            <w:r w:rsidR="00214B71" w:rsidRPr="007B2076">
              <w:rPr>
                <w:b w:val="0"/>
                <w:bCs w:val="0"/>
                <w:color w:val="auto"/>
              </w:rPr>
              <w:t>.</w:t>
            </w:r>
          </w:p>
          <w:p w14:paraId="385F6E5E" w14:textId="77777777" w:rsidR="00DB770D" w:rsidRDefault="00DB770D" w:rsidP="00214B71">
            <w:pPr>
              <w:spacing w:line="360" w:lineRule="auto"/>
              <w:rPr>
                <w:b w:val="0"/>
                <w:bCs w:val="0"/>
              </w:rPr>
            </w:pPr>
          </w:p>
          <w:p w14:paraId="608730EE" w14:textId="6EF7ED81" w:rsidR="00214B71" w:rsidRDefault="00214B71" w:rsidP="00214B71">
            <w:pPr>
              <w:spacing w:line="360" w:lineRule="auto"/>
              <w:rPr>
                <w:b w:val="0"/>
                <w:bCs w:val="0"/>
              </w:rPr>
            </w:pPr>
            <w:r>
              <w:rPr>
                <w:color w:val="auto"/>
              </w:rPr>
              <w:lastRenderedPageBreak/>
              <w:t>W</w:t>
            </w:r>
            <w:r w:rsidR="00C03276">
              <w:rPr>
                <w:color w:val="auto"/>
              </w:rPr>
              <w:t>hat should you do if you spill degreaser on your skin</w:t>
            </w:r>
            <w:r>
              <w:rPr>
                <w:color w:val="auto"/>
              </w:rPr>
              <w:t>?</w:t>
            </w:r>
            <w:r w:rsidRPr="007B2076">
              <w:rPr>
                <w:b w:val="0"/>
                <w:bCs w:val="0"/>
                <w:color w:val="auto"/>
              </w:rPr>
              <w:t xml:space="preserve"> _____________________________________________________________________________</w:t>
            </w:r>
            <w:r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</w:t>
            </w:r>
          </w:p>
          <w:p w14:paraId="39C35708" w14:textId="77777777" w:rsidR="00214B71" w:rsidRDefault="00214B71" w:rsidP="00214B71">
            <w:pPr>
              <w:spacing w:line="360" w:lineRule="auto"/>
            </w:pPr>
          </w:p>
          <w:p w14:paraId="12C83EDF" w14:textId="134BABA1" w:rsidR="00C03276" w:rsidRPr="007B2076" w:rsidRDefault="00C03276" w:rsidP="00C03276">
            <w:pPr>
              <w:rPr>
                <w:color w:val="auto"/>
              </w:rPr>
            </w:pPr>
            <w:r w:rsidRPr="004E1242">
              <w:rPr>
                <w:color w:val="auto"/>
              </w:rPr>
              <w:t xml:space="preserve">Question </w:t>
            </w:r>
            <w:r>
              <w:rPr>
                <w:color w:val="auto"/>
              </w:rPr>
              <w:t>4</w:t>
            </w:r>
            <w:r w:rsidRPr="004E1242">
              <w:rPr>
                <w:color w:val="auto"/>
              </w:rPr>
              <w:t>:</w:t>
            </w:r>
            <w:r>
              <w:rPr>
                <w:b w:val="0"/>
                <w:bCs w:val="0"/>
                <w:color w:val="auto"/>
              </w:rPr>
              <w:t xml:space="preserve"> What is a safety risk of leaving tools scattered on a bench?</w:t>
            </w:r>
          </w:p>
          <w:p w14:paraId="2720B5DF" w14:textId="626F0BDE" w:rsidR="00C03276" w:rsidRPr="007B2076" w:rsidRDefault="00C03276" w:rsidP="00DB770D">
            <w:pPr>
              <w:pStyle w:val="ListParagraph"/>
              <w:numPr>
                <w:ilvl w:val="0"/>
                <w:numId w:val="30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The tools might get misplaced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2CEE0314" w14:textId="1C0FE7E2" w:rsidR="00C03276" w:rsidRPr="007B2076" w:rsidRDefault="00C03276" w:rsidP="00DB770D">
            <w:pPr>
              <w:pStyle w:val="ListParagraph"/>
              <w:numPr>
                <w:ilvl w:val="0"/>
                <w:numId w:val="30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Someone might borrow them without asking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41F8F2A7" w14:textId="5504745B" w:rsidR="00C03276" w:rsidRPr="007B2076" w:rsidRDefault="00C03276" w:rsidP="00DB770D">
            <w:pPr>
              <w:pStyle w:val="ListParagraph"/>
              <w:numPr>
                <w:ilvl w:val="0"/>
                <w:numId w:val="30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They could cause injuries by falling or blocking space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0681C916" w14:textId="20BB480B" w:rsidR="00C03276" w:rsidRPr="00214B71" w:rsidRDefault="00C03276" w:rsidP="00DB770D">
            <w:pPr>
              <w:pStyle w:val="ListParagraph"/>
              <w:numPr>
                <w:ilvl w:val="0"/>
                <w:numId w:val="30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They will collect dust over time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39D00CA8" w14:textId="77777777" w:rsidR="00DB770D" w:rsidRDefault="00DB770D" w:rsidP="00C03276">
            <w:pPr>
              <w:spacing w:line="360" w:lineRule="auto"/>
              <w:rPr>
                <w:b w:val="0"/>
                <w:bCs w:val="0"/>
              </w:rPr>
            </w:pPr>
          </w:p>
          <w:p w14:paraId="3C0C115B" w14:textId="4019D368" w:rsidR="00C03276" w:rsidRDefault="00C03276" w:rsidP="00C03276">
            <w:pPr>
              <w:spacing w:line="360" w:lineRule="auto"/>
            </w:pPr>
            <w:r>
              <w:rPr>
                <w:color w:val="auto"/>
              </w:rPr>
              <w:t>How can you prevent this hazard?</w:t>
            </w:r>
            <w:r w:rsidRPr="007B2076">
              <w:rPr>
                <w:b w:val="0"/>
                <w:bCs w:val="0"/>
                <w:color w:val="auto"/>
              </w:rPr>
              <w:t xml:space="preserve"> _____________________________________________________________________________</w:t>
            </w:r>
            <w:r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</w:t>
            </w:r>
          </w:p>
          <w:p w14:paraId="148FF472" w14:textId="77777777" w:rsidR="00C03276" w:rsidRDefault="00C03276" w:rsidP="00C03276">
            <w:pPr>
              <w:spacing w:line="360" w:lineRule="auto"/>
              <w:rPr>
                <w:b w:val="0"/>
                <w:bCs w:val="0"/>
              </w:rPr>
            </w:pPr>
          </w:p>
          <w:p w14:paraId="6D136009" w14:textId="6CA561CA" w:rsidR="00C03276" w:rsidRPr="007B2076" w:rsidRDefault="00C03276" w:rsidP="00C03276">
            <w:pPr>
              <w:rPr>
                <w:color w:val="auto"/>
              </w:rPr>
            </w:pPr>
            <w:r w:rsidRPr="004E1242">
              <w:rPr>
                <w:color w:val="auto"/>
              </w:rPr>
              <w:t xml:space="preserve">Question </w:t>
            </w:r>
            <w:r>
              <w:rPr>
                <w:color w:val="auto"/>
              </w:rPr>
              <w:t>5</w:t>
            </w:r>
            <w:r w:rsidRPr="004E1242">
              <w:rPr>
                <w:color w:val="auto"/>
              </w:rPr>
              <w:t>:</w:t>
            </w:r>
            <w:r>
              <w:rPr>
                <w:b w:val="0"/>
                <w:bCs w:val="0"/>
                <w:color w:val="auto"/>
              </w:rPr>
              <w:t xml:space="preserve"> Why should recyclables be separated from general waste?</w:t>
            </w:r>
          </w:p>
          <w:p w14:paraId="1B583BCC" w14:textId="2FB1B1A5" w:rsidR="00C03276" w:rsidRPr="007B2076" w:rsidRDefault="00C03276" w:rsidP="00DB770D">
            <w:pPr>
              <w:pStyle w:val="ListParagraph"/>
              <w:numPr>
                <w:ilvl w:val="0"/>
                <w:numId w:val="31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save time during future clean-ups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22FAC4C6" w14:textId="0FDC80BB" w:rsidR="00C03276" w:rsidRPr="007B2076" w:rsidRDefault="00C03276" w:rsidP="00DB770D">
            <w:pPr>
              <w:pStyle w:val="ListParagraph"/>
              <w:numPr>
                <w:ilvl w:val="0"/>
                <w:numId w:val="31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help meet workshop sustainability goals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095B943C" w14:textId="343282FA" w:rsidR="00C03276" w:rsidRPr="007B2076" w:rsidRDefault="00C03276" w:rsidP="00DB770D">
            <w:pPr>
              <w:pStyle w:val="ListParagraph"/>
              <w:numPr>
                <w:ilvl w:val="0"/>
                <w:numId w:val="31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To earn extra credits</w:t>
            </w:r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19526D08" w14:textId="4F6F1900" w:rsidR="00C03276" w:rsidRPr="00214B71" w:rsidRDefault="00C03276" w:rsidP="00DB770D">
            <w:pPr>
              <w:pStyle w:val="ListParagraph"/>
              <w:numPr>
                <w:ilvl w:val="0"/>
                <w:numId w:val="31"/>
              </w:num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 xml:space="preserve">Because the bins are </w:t>
            </w:r>
            <w:proofErr w:type="gramStart"/>
            <w:r>
              <w:rPr>
                <w:b w:val="0"/>
                <w:bCs w:val="0"/>
                <w:color w:val="auto"/>
              </w:rPr>
              <w:t>colour-coded</w:t>
            </w:r>
            <w:proofErr w:type="gramEnd"/>
            <w:r w:rsidRPr="007B2076">
              <w:rPr>
                <w:b w:val="0"/>
                <w:bCs w:val="0"/>
                <w:color w:val="auto"/>
              </w:rPr>
              <w:t>.</w:t>
            </w:r>
          </w:p>
          <w:p w14:paraId="0BF5AF42" w14:textId="77777777" w:rsidR="00DB770D" w:rsidRDefault="00DB770D" w:rsidP="00214B71">
            <w:pPr>
              <w:spacing w:line="360" w:lineRule="auto"/>
              <w:rPr>
                <w:b w:val="0"/>
                <w:bCs w:val="0"/>
              </w:rPr>
            </w:pPr>
          </w:p>
          <w:p w14:paraId="72523261" w14:textId="7D8254A1" w:rsidR="00C03276" w:rsidRPr="00214B71" w:rsidRDefault="00C03276" w:rsidP="00214B71">
            <w:pPr>
              <w:spacing w:line="360" w:lineRule="auto"/>
            </w:pPr>
            <w:r>
              <w:rPr>
                <w:color w:val="auto"/>
              </w:rPr>
              <w:t>What might happen if sharp scrap metal ends up in general waste?</w:t>
            </w:r>
            <w:r w:rsidRPr="007B2076">
              <w:rPr>
                <w:b w:val="0"/>
                <w:bCs w:val="0"/>
                <w:color w:val="auto"/>
              </w:rPr>
              <w:t xml:space="preserve"> _____________________________________________________________________________</w:t>
            </w:r>
            <w:r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</w:t>
            </w:r>
            <w:r>
              <w:t>V</w:t>
            </w:r>
          </w:p>
        </w:tc>
      </w:tr>
      <w:bookmarkEnd w:id="0"/>
      <w:bookmarkEnd w:id="1"/>
      <w:bookmarkEnd w:id="2"/>
      <w:bookmarkEnd w:id="3"/>
    </w:tbl>
    <w:p w14:paraId="4FA78B91" w14:textId="73D6B777" w:rsidR="005E3B0A" w:rsidRDefault="005E3B0A" w:rsidP="00A3115D"/>
    <w:sectPr w:rsidR="005E3B0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C02E2" w14:textId="77777777" w:rsidR="00C067ED" w:rsidRDefault="00C067ED" w:rsidP="009125CB">
      <w:r>
        <w:separator/>
      </w:r>
    </w:p>
    <w:p w14:paraId="15C75E63" w14:textId="77777777" w:rsidR="00C067ED" w:rsidRDefault="00C067ED" w:rsidP="009125CB"/>
    <w:p w14:paraId="1C7CBDFB" w14:textId="77777777" w:rsidR="00C067ED" w:rsidRDefault="00C067ED" w:rsidP="009125CB"/>
    <w:p w14:paraId="7890FAA1" w14:textId="77777777" w:rsidR="00C067ED" w:rsidRDefault="00C067ED" w:rsidP="009125CB"/>
  </w:endnote>
  <w:endnote w:type="continuationSeparator" w:id="0">
    <w:p w14:paraId="33A4B838" w14:textId="77777777" w:rsidR="00C067ED" w:rsidRDefault="00C067ED" w:rsidP="009125CB">
      <w:r>
        <w:continuationSeparator/>
      </w:r>
    </w:p>
    <w:p w14:paraId="513C167B" w14:textId="77777777" w:rsidR="00C067ED" w:rsidRDefault="00C067ED" w:rsidP="009125CB"/>
    <w:p w14:paraId="09375A3C" w14:textId="77777777" w:rsidR="00C067ED" w:rsidRDefault="00C067ED" w:rsidP="009125CB"/>
    <w:p w14:paraId="2B8D5257" w14:textId="77777777" w:rsidR="00C067ED" w:rsidRDefault="00C067E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3C7F38E4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AB0AB8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5065" w14:textId="77777777" w:rsidR="00C067ED" w:rsidRDefault="00C067ED" w:rsidP="009125CB">
      <w:r>
        <w:separator/>
      </w:r>
    </w:p>
    <w:p w14:paraId="78A2154B" w14:textId="77777777" w:rsidR="00C067ED" w:rsidRDefault="00C067ED" w:rsidP="009125CB"/>
    <w:p w14:paraId="7D17DFF2" w14:textId="77777777" w:rsidR="00C067ED" w:rsidRDefault="00C067ED" w:rsidP="009125CB"/>
    <w:p w14:paraId="17F730F1" w14:textId="77777777" w:rsidR="00C067ED" w:rsidRDefault="00C067ED" w:rsidP="009125CB"/>
  </w:footnote>
  <w:footnote w:type="continuationSeparator" w:id="0">
    <w:p w14:paraId="5A76F9A9" w14:textId="77777777" w:rsidR="00C067ED" w:rsidRDefault="00C067ED" w:rsidP="009125CB">
      <w:r>
        <w:continuationSeparator/>
      </w:r>
    </w:p>
    <w:p w14:paraId="2154BD10" w14:textId="77777777" w:rsidR="00C067ED" w:rsidRDefault="00C067ED" w:rsidP="009125CB"/>
    <w:p w14:paraId="4AE5C6A2" w14:textId="77777777" w:rsidR="00C067ED" w:rsidRDefault="00C067ED" w:rsidP="009125CB"/>
    <w:p w14:paraId="6C021B0D" w14:textId="77777777" w:rsidR="00C067ED" w:rsidRDefault="00C067E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C6CD2"/>
    <w:multiLevelType w:val="hybridMultilevel"/>
    <w:tmpl w:val="B6E01D4A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B4745C"/>
    <w:multiLevelType w:val="hybridMultilevel"/>
    <w:tmpl w:val="F1804BC2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D7A19"/>
    <w:multiLevelType w:val="hybridMultilevel"/>
    <w:tmpl w:val="4008D952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25EA9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2E53C7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81FD8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840ACE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7" w15:restartNumberingAfterBreak="0">
    <w:nsid w:val="6D790ED0"/>
    <w:multiLevelType w:val="hybridMultilevel"/>
    <w:tmpl w:val="0B203D82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17371"/>
    <w:multiLevelType w:val="hybridMultilevel"/>
    <w:tmpl w:val="8E06E778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4"/>
  </w:num>
  <w:num w:numId="2" w16cid:durableId="890966164">
    <w:abstractNumId w:val="17"/>
  </w:num>
  <w:num w:numId="3" w16cid:durableId="1776317215">
    <w:abstractNumId w:val="30"/>
  </w:num>
  <w:num w:numId="4" w16cid:durableId="1534071080">
    <w:abstractNumId w:val="25"/>
  </w:num>
  <w:num w:numId="5" w16cid:durableId="1673219778">
    <w:abstractNumId w:val="15"/>
  </w:num>
  <w:num w:numId="6" w16cid:durableId="1200585890">
    <w:abstractNumId w:val="24"/>
  </w:num>
  <w:num w:numId="7" w16cid:durableId="1908228620">
    <w:abstractNumId w:val="19"/>
  </w:num>
  <w:num w:numId="8" w16cid:durableId="1147357831">
    <w:abstractNumId w:val="23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2127193325">
    <w:abstractNumId w:val="28"/>
  </w:num>
  <w:num w:numId="21" w16cid:durableId="383067315">
    <w:abstractNumId w:val="26"/>
  </w:num>
  <w:num w:numId="22" w16cid:durableId="742490067">
    <w:abstractNumId w:val="9"/>
  </w:num>
  <w:num w:numId="23" w16cid:durableId="1064527028">
    <w:abstractNumId w:val="16"/>
  </w:num>
  <w:num w:numId="24" w16cid:durableId="1182164444">
    <w:abstractNumId w:val="13"/>
  </w:num>
  <w:num w:numId="25" w16cid:durableId="796722439">
    <w:abstractNumId w:val="22"/>
  </w:num>
  <w:num w:numId="26" w16cid:durableId="1283881471">
    <w:abstractNumId w:val="20"/>
  </w:num>
  <w:num w:numId="27" w16cid:durableId="1964992027">
    <w:abstractNumId w:val="10"/>
  </w:num>
  <w:num w:numId="28" w16cid:durableId="1528257973">
    <w:abstractNumId w:val="12"/>
  </w:num>
  <w:num w:numId="29" w16cid:durableId="20513888">
    <w:abstractNumId w:val="27"/>
  </w:num>
  <w:num w:numId="30" w16cid:durableId="173882573">
    <w:abstractNumId w:val="29"/>
  </w:num>
  <w:num w:numId="31" w16cid:durableId="1282422753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85F9C"/>
    <w:rsid w:val="00094725"/>
    <w:rsid w:val="00096D2A"/>
    <w:rsid w:val="000A1CF3"/>
    <w:rsid w:val="000A34CC"/>
    <w:rsid w:val="000A3CDF"/>
    <w:rsid w:val="000A47A8"/>
    <w:rsid w:val="000B300F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19C1"/>
    <w:rsid w:val="00171235"/>
    <w:rsid w:val="00171BD9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4B71"/>
    <w:rsid w:val="00216500"/>
    <w:rsid w:val="002176A7"/>
    <w:rsid w:val="002201D7"/>
    <w:rsid w:val="002229F0"/>
    <w:rsid w:val="00242356"/>
    <w:rsid w:val="002426A1"/>
    <w:rsid w:val="002439A6"/>
    <w:rsid w:val="00245E21"/>
    <w:rsid w:val="00246165"/>
    <w:rsid w:val="00247780"/>
    <w:rsid w:val="00250319"/>
    <w:rsid w:val="0025037B"/>
    <w:rsid w:val="002540F1"/>
    <w:rsid w:val="00257AA2"/>
    <w:rsid w:val="00266EEF"/>
    <w:rsid w:val="002714AE"/>
    <w:rsid w:val="002830C1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662D"/>
    <w:rsid w:val="002D6A26"/>
    <w:rsid w:val="002E1B9C"/>
    <w:rsid w:val="002E383F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401EFE"/>
    <w:rsid w:val="00403F23"/>
    <w:rsid w:val="0040709F"/>
    <w:rsid w:val="00415688"/>
    <w:rsid w:val="00417B06"/>
    <w:rsid w:val="0042113E"/>
    <w:rsid w:val="0042174C"/>
    <w:rsid w:val="00426133"/>
    <w:rsid w:val="00426EA9"/>
    <w:rsid w:val="00431D9B"/>
    <w:rsid w:val="004342EC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A3B9C"/>
    <w:rsid w:val="004A3C2A"/>
    <w:rsid w:val="004A5F30"/>
    <w:rsid w:val="004B4E0F"/>
    <w:rsid w:val="004B598F"/>
    <w:rsid w:val="004C762F"/>
    <w:rsid w:val="004D1731"/>
    <w:rsid w:val="004D1A24"/>
    <w:rsid w:val="004D3588"/>
    <w:rsid w:val="004E08E2"/>
    <w:rsid w:val="004E124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B2C13"/>
    <w:rsid w:val="005D0C09"/>
    <w:rsid w:val="005E0024"/>
    <w:rsid w:val="005E00D2"/>
    <w:rsid w:val="005E2397"/>
    <w:rsid w:val="005E3B0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0898"/>
    <w:rsid w:val="006C41D3"/>
    <w:rsid w:val="006D47DB"/>
    <w:rsid w:val="006D588E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17CF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4506"/>
    <w:rsid w:val="00924B81"/>
    <w:rsid w:val="00941FC8"/>
    <w:rsid w:val="0094539E"/>
    <w:rsid w:val="0094687C"/>
    <w:rsid w:val="0096505C"/>
    <w:rsid w:val="00971393"/>
    <w:rsid w:val="00971CF7"/>
    <w:rsid w:val="009931E2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246"/>
    <w:rsid w:val="00A7658F"/>
    <w:rsid w:val="00A82DB1"/>
    <w:rsid w:val="00A903A0"/>
    <w:rsid w:val="00A90936"/>
    <w:rsid w:val="00A971FF"/>
    <w:rsid w:val="00AA39CE"/>
    <w:rsid w:val="00AA6E67"/>
    <w:rsid w:val="00AB0332"/>
    <w:rsid w:val="00AB0AB8"/>
    <w:rsid w:val="00AB278C"/>
    <w:rsid w:val="00AB4D74"/>
    <w:rsid w:val="00AC1B53"/>
    <w:rsid w:val="00AC5F6D"/>
    <w:rsid w:val="00AF35CC"/>
    <w:rsid w:val="00B06C89"/>
    <w:rsid w:val="00B07553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3276"/>
    <w:rsid w:val="00C067ED"/>
    <w:rsid w:val="00C06B69"/>
    <w:rsid w:val="00C13582"/>
    <w:rsid w:val="00C15F44"/>
    <w:rsid w:val="00C272E3"/>
    <w:rsid w:val="00C3292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3649"/>
    <w:rsid w:val="00C65C3A"/>
    <w:rsid w:val="00C71E35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4F6"/>
    <w:rsid w:val="00CD1A5E"/>
    <w:rsid w:val="00CE16DB"/>
    <w:rsid w:val="00CE544F"/>
    <w:rsid w:val="00CF1790"/>
    <w:rsid w:val="00CF4C5D"/>
    <w:rsid w:val="00CF5DE0"/>
    <w:rsid w:val="00CF6C04"/>
    <w:rsid w:val="00D063C6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70D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1211"/>
    <w:rsid w:val="00EC7599"/>
    <w:rsid w:val="00EC7A88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1AB9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D4A42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BAA384-476D-42DF-BF9A-220C83721E2B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6</cp:revision>
  <dcterms:created xsi:type="dcterms:W3CDTF">2025-07-06T08:23:00Z</dcterms:created>
  <dcterms:modified xsi:type="dcterms:W3CDTF">2025-09-25T02:42:00Z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